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C42CC" w14:textId="01EE44F9" w:rsidR="00DD2754" w:rsidRDefault="00F90DDC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1A0DDEAA" wp14:editId="59DE3805">
            <wp:simplePos x="0" y="0"/>
            <wp:positionH relativeFrom="column">
              <wp:posOffset>4921250</wp:posOffset>
            </wp:positionH>
            <wp:positionV relativeFrom="paragraph">
              <wp:posOffset>7620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212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21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67B39B40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26A2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26A2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1EEAC30A" w14:textId="5E338594" w:rsidR="00DD2754" w:rsidRPr="00915F55" w:rsidRDefault="00026A26" w:rsidP="00026A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26A2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67B39B40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26A2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26A2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1EEAC30A" w14:textId="5E338594" w:rsidR="00DD2754" w:rsidRPr="00915F55" w:rsidRDefault="00026A26" w:rsidP="00026A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26A2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43FA0867" w:rsidR="00DD2754" w:rsidRDefault="00DD2754" w:rsidP="00530FAB"/>
    <w:p w14:paraId="40BBCFDB" w14:textId="437A5AB7" w:rsidR="00DD2754" w:rsidRDefault="00DD2754" w:rsidP="00530FAB"/>
    <w:p w14:paraId="61C2E527" w14:textId="102F4ECA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3F84F84A" w:rsidR="00025E3B" w:rsidRPr="00B02091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B62D7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8F0B08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0EB9BBE5" w14:textId="1B66A10F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</w:t>
                            </w:r>
                            <w:r w:rsidR="008D0737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</w:p>
                          <w:p w14:paraId="270B6898" w14:textId="77777777" w:rsidR="006E1212" w:rsidRDefault="006E1212" w:rsidP="006E1212">
                            <w:pPr>
                              <w:spacing w:after="0"/>
                              <w:jc w:val="center"/>
                              <w:rPr>
                                <w:noProof/>
                                <w:lang w:eastAsia="es-PE"/>
                              </w:rPr>
                            </w:pP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02091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C2009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t xml:space="preserve"> de Lista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3F84F84A" w:rsidR="00025E3B" w:rsidRPr="00B02091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B62D72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8F0B08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0EB9BBE5" w14:textId="1B66A10F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</w:t>
                      </w:r>
                      <w:r w:rsidR="008D0737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</w:p>
                    <w:p w14:paraId="270B6898" w14:textId="77777777" w:rsidR="006E1212" w:rsidRDefault="006E1212" w:rsidP="006E1212">
                      <w:pPr>
                        <w:spacing w:after="0"/>
                        <w:jc w:val="center"/>
                        <w:rPr>
                          <w:noProof/>
                          <w:lang w:eastAsia="es-PE"/>
                        </w:rPr>
                      </w:pP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B02091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0C2009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t xml:space="preserve"> de Lista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1036A8A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5A88F3F3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Pr="00FE6F28" w:rsidRDefault="00025E3B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58815B07" w14:textId="1237B906" w:rsidR="00D1632C" w:rsidRPr="00B02091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12B79AC" w:rsidR="008A4AC6" w:rsidRPr="00B02091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(Formato 0</w:t>
      </w:r>
      <w:r w:rsidR="00AD542C" w:rsidRPr="00B02091">
        <w:rPr>
          <w:rFonts w:ascii="Arial" w:hAnsi="Arial" w:cs="Arial"/>
          <w:b/>
          <w:sz w:val="24"/>
          <w:szCs w:val="24"/>
        </w:rPr>
        <w:t>2</w:t>
      </w:r>
      <w:r w:rsidRPr="00B02091">
        <w:rPr>
          <w:rFonts w:ascii="Arial" w:hAnsi="Arial" w:cs="Arial"/>
          <w:b/>
          <w:sz w:val="24"/>
          <w:szCs w:val="24"/>
        </w:rPr>
        <w:t>)</w:t>
      </w:r>
      <w:r w:rsidR="002364C0" w:rsidRPr="00B02091">
        <w:rPr>
          <w:rFonts w:ascii="Arial" w:hAnsi="Arial" w:cs="Arial"/>
          <w:b/>
          <w:sz w:val="24"/>
          <w:szCs w:val="24"/>
        </w:rPr>
        <w:br/>
      </w:r>
    </w:p>
    <w:p w14:paraId="651F1ED6" w14:textId="5047235B" w:rsidR="00354DA9" w:rsidRPr="00B02091" w:rsidRDefault="00354DA9" w:rsidP="00354DA9">
      <w:pPr>
        <w:jc w:val="right"/>
        <w:rPr>
          <w:rFonts w:ascii="Arial" w:hAnsi="Arial" w:cs="Arial"/>
        </w:rPr>
      </w:pPr>
      <w:r w:rsidRPr="00B02091">
        <w:rPr>
          <w:rFonts w:ascii="Arial" w:hAnsi="Arial" w:cs="Arial"/>
        </w:rPr>
        <w:t xml:space="preserve">Ciudad Universitaria, </w:t>
      </w:r>
      <w:r w:rsidR="00026A26" w:rsidRPr="00B02091">
        <w:rPr>
          <w:rFonts w:ascii="Arial" w:hAnsi="Arial" w:cs="Arial"/>
        </w:rPr>
        <w:t>_____</w:t>
      </w:r>
      <w:r w:rsidR="00F00069" w:rsidRPr="00B02091">
        <w:rPr>
          <w:rFonts w:ascii="Arial" w:hAnsi="Arial" w:cs="Arial"/>
        </w:rPr>
        <w:t xml:space="preserve"> </w:t>
      </w:r>
      <w:r w:rsidR="005E4FA8" w:rsidRPr="00B02091">
        <w:rPr>
          <w:rFonts w:ascii="Arial" w:hAnsi="Arial" w:cs="Arial"/>
        </w:rPr>
        <w:t>de</w:t>
      </w:r>
      <w:r w:rsidR="00DB76B8" w:rsidRPr="00B02091">
        <w:rPr>
          <w:rFonts w:ascii="Arial" w:hAnsi="Arial" w:cs="Arial"/>
        </w:rPr>
        <w:t xml:space="preserve"> </w:t>
      </w:r>
      <w:r w:rsidR="002854FA" w:rsidRPr="00B02091">
        <w:rPr>
          <w:rFonts w:ascii="Arial" w:hAnsi="Arial" w:cs="Arial"/>
        </w:rPr>
        <w:t>______________</w:t>
      </w:r>
      <w:r w:rsidR="005E4FA8" w:rsidRPr="00B02091">
        <w:rPr>
          <w:rFonts w:ascii="Arial" w:hAnsi="Arial" w:cs="Arial"/>
        </w:rPr>
        <w:t xml:space="preserve"> 20</w:t>
      </w:r>
      <w:r w:rsidR="00A00454" w:rsidRPr="00B02091">
        <w:rPr>
          <w:rFonts w:ascii="Arial" w:hAnsi="Arial" w:cs="Arial"/>
        </w:rPr>
        <w:t>2</w:t>
      </w:r>
      <w:r w:rsidR="00026A26">
        <w:rPr>
          <w:rFonts w:ascii="Arial" w:hAnsi="Arial" w:cs="Arial"/>
        </w:rPr>
        <w:t>4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48239D2C" w:rsidR="006D6779" w:rsidRPr="00B02091" w:rsidRDefault="00F00069" w:rsidP="00B02091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B02091">
        <w:rPr>
          <w:rFonts w:ascii="Arial" w:hAnsi="Arial" w:cs="Arial"/>
        </w:rPr>
        <w:t>Yo</w:t>
      </w:r>
      <w:r w:rsidR="00601CCB" w:rsidRPr="00B02091">
        <w:rPr>
          <w:rFonts w:ascii="Arial" w:hAnsi="Arial" w:cs="Arial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3D44F2" w:rsidRPr="00B02091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B02091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B02091">
        <w:rPr>
          <w:rFonts w:ascii="Arial" w:hAnsi="Arial" w:cs="Arial"/>
        </w:rPr>
        <w:t xml:space="preserve">, </w:t>
      </w:r>
      <w:bookmarkEnd w:id="2"/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"identificada" "identificado"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identificado</w:t>
      </w:r>
      <w:r w:rsidR="00084357" w:rsidRPr="00B02091">
        <w:rPr>
          <w:rFonts w:ascii="Arial" w:hAnsi="Arial" w:cs="Arial"/>
        </w:rPr>
        <w:fldChar w:fldCharType="end"/>
      </w:r>
      <w:r w:rsidR="00601CCB" w:rsidRPr="00B02091">
        <w:rPr>
          <w:rFonts w:ascii="Arial" w:hAnsi="Arial" w:cs="Arial"/>
        </w:rPr>
        <w:t xml:space="preserve"> con </w:t>
      </w:r>
      <w:r w:rsidR="00810073" w:rsidRPr="00B02091">
        <w:rPr>
          <w:rFonts w:ascii="Arial" w:hAnsi="Arial" w:cs="Arial"/>
          <w:b/>
          <w:color w:val="0000FF"/>
        </w:rPr>
        <w:t>Doc. Identidad y Número</w:t>
      </w:r>
      <w:r w:rsidR="00810073" w:rsidRPr="00B02091">
        <w:rPr>
          <w:rFonts w:ascii="Arial" w:hAnsi="Arial" w:cs="Arial"/>
          <w:color w:val="0000FF"/>
        </w:rPr>
        <w:t xml:space="preserve"> </w:t>
      </w:r>
      <w:r w:rsidR="00601CCB" w:rsidRPr="00B02091">
        <w:rPr>
          <w:rFonts w:ascii="Arial" w:hAnsi="Arial" w:cs="Arial"/>
        </w:rPr>
        <w:t xml:space="preserve">con código </w:t>
      </w:r>
      <w:r w:rsidR="00E13175" w:rsidRPr="00B02091">
        <w:rPr>
          <w:rFonts w:ascii="Arial" w:hAnsi="Arial" w:cs="Arial"/>
        </w:rPr>
        <w:t xml:space="preserve">de matrícula </w:t>
      </w:r>
      <w:r w:rsidR="00E629D6" w:rsidRPr="00B02091">
        <w:rPr>
          <w:rFonts w:ascii="Arial" w:hAnsi="Arial" w:cs="Arial"/>
        </w:rPr>
        <w:t>N.º</w:t>
      </w:r>
      <w:r w:rsidR="00315481" w:rsidRPr="00B02091">
        <w:rPr>
          <w:rFonts w:ascii="Arial" w:hAnsi="Arial" w:cs="Arial"/>
        </w:rPr>
        <w:t> </w:t>
      </w:r>
      <w:r w:rsidR="00601CCB" w:rsidRPr="00B02091">
        <w:rPr>
          <w:rFonts w:ascii="Arial" w:hAnsi="Arial" w:cs="Arial"/>
          <w:b/>
          <w:i/>
          <w:color w:val="0000FF"/>
        </w:rPr>
        <w:fldChar w:fldCharType="begin"/>
      </w:r>
      <w:r w:rsidR="00601CCB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7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B02091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B02091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B02091">
        <w:rPr>
          <w:rFonts w:ascii="Arial" w:hAnsi="Arial" w:cs="Arial"/>
          <w:b/>
          <w:i/>
          <w:color w:val="0000FF"/>
        </w:rPr>
        <w:instrText>Estudiantil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B02091">
        <w:rPr>
          <w:rFonts w:ascii="Arial" w:hAnsi="Arial" w:cs="Arial"/>
          <w:b/>
          <w:i/>
          <w:color w:val="0000FF"/>
        </w:rPr>
        <w:instrText>C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3F3995" w:rsidRPr="00B02091">
        <w:rPr>
          <w:rFonts w:ascii="Arial" w:hAnsi="Arial" w:cs="Arial"/>
          <w:b/>
          <w:i/>
          <w:color w:val="0000FF"/>
        </w:rPr>
        <w:instrText>F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B02091">
        <w:rPr>
          <w:rFonts w:ascii="Arial" w:hAnsi="Arial" w:cs="Arial"/>
          <w:b/>
          <w:i/>
          <w:color w:val="0000FF"/>
        </w:rPr>
        <w:fldChar w:fldCharType="separate"/>
      </w:r>
      <w:r w:rsidR="00601CCB" w:rsidRPr="00B02091">
        <w:rPr>
          <w:rFonts w:ascii="Arial" w:hAnsi="Arial" w:cs="Arial"/>
          <w:b/>
          <w:i/>
          <w:color w:val="0000FF"/>
        </w:rPr>
        <w:t>C</w:t>
      </w:r>
      <w:r w:rsidR="003D44F2" w:rsidRPr="00B02091">
        <w:rPr>
          <w:rFonts w:ascii="Arial" w:hAnsi="Arial" w:cs="Arial"/>
          <w:b/>
          <w:i/>
          <w:color w:val="0000FF"/>
        </w:rPr>
        <w:t>ódigo</w:t>
      </w:r>
      <w:r w:rsidR="00CB27C5" w:rsidRPr="00B02091">
        <w:rPr>
          <w:rFonts w:ascii="Arial" w:hAnsi="Arial" w:cs="Arial"/>
          <w:b/>
          <w:i/>
          <w:color w:val="0000FF"/>
        </w:rPr>
        <w:t xml:space="preserve"> </w:t>
      </w:r>
      <w:r w:rsidR="00E13175" w:rsidRPr="00B02091">
        <w:rPr>
          <w:rFonts w:ascii="Arial" w:hAnsi="Arial" w:cs="Arial"/>
          <w:b/>
          <w:i/>
          <w:color w:val="0000FF"/>
        </w:rPr>
        <w:t>de Matrícula</w:t>
      </w:r>
      <w:r w:rsidR="00601CCB" w:rsidRPr="00B02091">
        <w:rPr>
          <w:rFonts w:ascii="Arial" w:hAnsi="Arial" w:cs="Arial"/>
          <w:b/>
          <w:i/>
          <w:color w:val="0000FF"/>
        </w:rPr>
        <w:fldChar w:fldCharType="end"/>
      </w:r>
      <w:r w:rsidR="00390801" w:rsidRPr="00B02091">
        <w:rPr>
          <w:rFonts w:ascii="Arial" w:hAnsi="Arial" w:cs="Arial"/>
          <w:color w:val="0000FF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AD542C" w:rsidRPr="00B02091">
        <w:rPr>
          <w:rFonts w:ascii="Arial" w:hAnsi="Arial" w:cs="Arial"/>
        </w:rPr>
        <w:t>estudiante</w:t>
      </w:r>
      <w:r w:rsidR="00450428" w:rsidRPr="00B02091">
        <w:rPr>
          <w:rFonts w:ascii="Arial" w:hAnsi="Arial" w:cs="Arial"/>
        </w:rPr>
        <w:t xml:space="preserve"> de la Facultad de </w:t>
      </w:r>
      <w:bookmarkStart w:id="3" w:name="Facultad"/>
      <w:r w:rsidR="00450428" w:rsidRPr="00B02091">
        <w:rPr>
          <w:rFonts w:ascii="Arial" w:hAnsi="Arial" w:cs="Arial"/>
          <w:b/>
          <w:i/>
          <w:color w:val="0000FF"/>
        </w:rPr>
        <w:fldChar w:fldCharType="begin"/>
      </w:r>
      <w:r w:rsidR="00450428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8</w:instrText>
      </w:r>
      <w:r w:rsidR="00450428" w:rsidRPr="00B02091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B02091">
        <w:rPr>
          <w:rFonts w:ascii="Arial" w:hAnsi="Arial" w:cs="Arial"/>
          <w:b/>
          <w:i/>
          <w:color w:val="0000FF"/>
        </w:rPr>
        <w:fldChar w:fldCharType="separate"/>
      </w:r>
      <w:r w:rsidR="00450428" w:rsidRPr="00B02091">
        <w:rPr>
          <w:rFonts w:ascii="Arial" w:hAnsi="Arial" w:cs="Arial"/>
          <w:b/>
          <w:i/>
          <w:color w:val="0000FF"/>
        </w:rPr>
        <w:t>Facultad del candidat</w:t>
      </w:r>
      <w:r w:rsidR="003D44F2" w:rsidRPr="00B02091">
        <w:rPr>
          <w:rFonts w:ascii="Arial" w:hAnsi="Arial" w:cs="Arial"/>
          <w:b/>
          <w:i/>
          <w:color w:val="0000FF"/>
        </w:rPr>
        <w:t>o</w:t>
      </w:r>
      <w:r w:rsidR="00450428" w:rsidRPr="00B02091">
        <w:rPr>
          <w:rFonts w:ascii="Arial" w:hAnsi="Arial" w:cs="Arial"/>
          <w:b/>
          <w:i/>
          <w:color w:val="0000FF"/>
        </w:rPr>
        <w:t>(</w:t>
      </w:r>
      <w:r w:rsidR="003D44F2" w:rsidRPr="00B02091">
        <w:rPr>
          <w:rFonts w:ascii="Arial" w:hAnsi="Arial" w:cs="Arial"/>
          <w:b/>
          <w:i/>
          <w:color w:val="0000FF"/>
        </w:rPr>
        <w:t>a</w:t>
      </w:r>
      <w:r w:rsidR="00450428" w:rsidRPr="00B02091">
        <w:rPr>
          <w:rFonts w:ascii="Arial" w:hAnsi="Arial" w:cs="Arial"/>
          <w:b/>
          <w:i/>
          <w:color w:val="0000FF"/>
        </w:rPr>
        <w:t>)</w:t>
      </w:r>
      <w:r w:rsidR="00450428" w:rsidRPr="00B02091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B02091">
        <w:rPr>
          <w:rFonts w:ascii="Arial" w:hAnsi="Arial" w:cs="Arial"/>
        </w:rPr>
        <w:t xml:space="preserve">, </w:t>
      </w:r>
      <w:r w:rsidR="00AD542C" w:rsidRPr="00B02091">
        <w:rPr>
          <w:rFonts w:ascii="Arial" w:hAnsi="Arial" w:cs="Arial"/>
        </w:rPr>
        <w:t xml:space="preserve">me presento </w:t>
      </w:r>
      <w:r w:rsidR="00F83C2E" w:rsidRPr="00B02091">
        <w:rPr>
          <w:rFonts w:ascii="Arial" w:hAnsi="Arial" w:cs="Arial"/>
        </w:rPr>
        <w:t xml:space="preserve">como </w:t>
      </w:r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"candidata" "candidato"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candidato</w:t>
      </w:r>
      <w:r w:rsidR="00084357" w:rsidRPr="00B02091">
        <w:rPr>
          <w:rFonts w:ascii="Arial" w:hAnsi="Arial" w:cs="Arial"/>
        </w:rPr>
        <w:fldChar w:fldCharType="end"/>
      </w:r>
      <w:r w:rsidR="0099134E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>a</w:t>
      </w:r>
      <w:r w:rsidR="00E60002" w:rsidRPr="00B02091">
        <w:rPr>
          <w:rFonts w:ascii="Arial" w:hAnsi="Arial" w:cs="Arial"/>
        </w:rPr>
        <w:t xml:space="preserve">l </w:t>
      </w:r>
      <w:r w:rsidR="00354DA9" w:rsidRPr="00B02091">
        <w:rPr>
          <w:rFonts w:ascii="Arial" w:hAnsi="Arial" w:cs="Arial"/>
        </w:rPr>
        <w:t>cargo</w:t>
      </w:r>
      <w:r w:rsidR="00E60002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 xml:space="preserve">de </w:t>
      </w:r>
      <w:r w:rsidR="00530FAB" w:rsidRPr="00B02091">
        <w:rPr>
          <w:rFonts w:ascii="Arial" w:hAnsi="Arial" w:cs="Arial"/>
          <w:b/>
        </w:rPr>
        <w:t xml:space="preserve">Representante </w:t>
      </w:r>
      <w:r w:rsidR="008A4AC6" w:rsidRPr="00B02091">
        <w:rPr>
          <w:rFonts w:ascii="Arial" w:hAnsi="Arial" w:cs="Arial"/>
          <w:b/>
        </w:rPr>
        <w:t xml:space="preserve">Estudiantil </w:t>
      </w:r>
      <w:r w:rsidR="00965DC8" w:rsidRPr="00B02091">
        <w:rPr>
          <w:rFonts w:ascii="Arial" w:hAnsi="Arial" w:cs="Arial"/>
          <w:b/>
        </w:rPr>
        <w:t xml:space="preserve">ante </w:t>
      </w:r>
      <w:r w:rsidR="00352C5D" w:rsidRPr="00B02091">
        <w:rPr>
          <w:rFonts w:ascii="Arial" w:hAnsi="Arial" w:cs="Arial"/>
          <w:b/>
        </w:rPr>
        <w:t>el Consejo</w:t>
      </w:r>
      <w:r w:rsidR="00FF095E" w:rsidRPr="00B02091">
        <w:rPr>
          <w:rFonts w:ascii="Arial" w:hAnsi="Arial" w:cs="Arial"/>
          <w:b/>
        </w:rPr>
        <w:t xml:space="preserve"> </w:t>
      </w:r>
      <w:r w:rsidR="00BD791B" w:rsidRPr="00B02091">
        <w:rPr>
          <w:rFonts w:ascii="Arial" w:hAnsi="Arial" w:cs="Arial"/>
          <w:b/>
        </w:rPr>
        <w:t>Universitari</w:t>
      </w:r>
      <w:r w:rsidR="00352C5D" w:rsidRPr="00B02091">
        <w:rPr>
          <w:rFonts w:ascii="Arial" w:hAnsi="Arial" w:cs="Arial"/>
          <w:b/>
        </w:rPr>
        <w:t>o</w:t>
      </w:r>
      <w:r w:rsidR="000B07AD" w:rsidRPr="00B02091">
        <w:rPr>
          <w:rFonts w:ascii="Arial" w:hAnsi="Arial" w:cs="Arial"/>
          <w:b/>
        </w:rPr>
        <w:t xml:space="preserve"> </w:t>
      </w:r>
      <w:r w:rsidR="00D00754" w:rsidRPr="00B02091">
        <w:rPr>
          <w:rFonts w:ascii="Arial" w:hAnsi="Arial" w:cs="Arial"/>
          <w:b/>
        </w:rPr>
        <w:t xml:space="preserve">de </w:t>
      </w:r>
      <w:r w:rsidR="00E60002" w:rsidRPr="00B02091">
        <w:rPr>
          <w:rFonts w:ascii="Arial" w:hAnsi="Arial" w:cs="Arial"/>
          <w:b/>
        </w:rPr>
        <w:t>la Universidad Nacional Mayor de San Marcos</w:t>
      </w:r>
      <w:r w:rsidR="0099134E" w:rsidRPr="00B02091">
        <w:rPr>
          <w:rFonts w:ascii="Arial" w:hAnsi="Arial" w:cs="Arial"/>
          <w:b/>
        </w:rPr>
        <w:t xml:space="preserve"> </w:t>
      </w:r>
      <w:r w:rsidR="0099134E" w:rsidRPr="00B02091">
        <w:rPr>
          <w:rFonts w:ascii="Arial" w:hAnsi="Arial" w:cs="Arial"/>
        </w:rPr>
        <w:t xml:space="preserve">en la lista </w:t>
      </w:r>
      <w:r w:rsidR="0099134E" w:rsidRPr="00B02091">
        <w:rPr>
          <w:rFonts w:ascii="Arial" w:hAnsi="Arial" w:cs="Arial"/>
          <w:b/>
          <w:color w:val="0000FF"/>
        </w:rPr>
        <w:t>«</w:t>
      </w:r>
      <w:r w:rsidR="0099134E" w:rsidRPr="00B02091">
        <w:rPr>
          <w:rFonts w:ascii="Arial" w:hAnsi="Arial" w:cs="Arial"/>
          <w:b/>
          <w:i/>
          <w:color w:val="0000FF"/>
        </w:rPr>
        <w:fldChar w:fldCharType="begin"/>
      </w:r>
      <w:r w:rsidR="0099134E" w:rsidRPr="00B02091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B02091">
        <w:rPr>
          <w:rFonts w:ascii="Arial" w:hAnsi="Arial" w:cs="Arial"/>
          <w:b/>
          <w:i/>
          <w:color w:val="0000FF"/>
        </w:rPr>
        <w:fldChar w:fldCharType="separate"/>
      </w:r>
      <w:r w:rsidR="0099134E" w:rsidRPr="00B02091">
        <w:rPr>
          <w:rFonts w:ascii="Arial" w:hAnsi="Arial" w:cs="Arial"/>
          <w:b/>
          <w:i/>
          <w:color w:val="0000FF"/>
        </w:rPr>
        <w:t>Nombre de Lista</w:t>
      </w:r>
      <w:r w:rsidR="0099134E" w:rsidRPr="00B02091">
        <w:rPr>
          <w:rFonts w:ascii="Arial" w:hAnsi="Arial" w:cs="Arial"/>
          <w:b/>
          <w:i/>
          <w:color w:val="0000FF"/>
        </w:rPr>
        <w:fldChar w:fldCharType="end"/>
      </w:r>
      <w:r w:rsidR="0099134E" w:rsidRPr="00B02091">
        <w:rPr>
          <w:rFonts w:ascii="Arial" w:hAnsi="Arial" w:cs="Arial"/>
          <w:b/>
          <w:color w:val="0000FF"/>
        </w:rPr>
        <w:t>»</w:t>
      </w:r>
      <w:r w:rsidRPr="00B02091">
        <w:rPr>
          <w:rFonts w:ascii="Arial" w:hAnsi="Arial" w:cs="Arial"/>
        </w:rPr>
        <w:t>,</w:t>
      </w:r>
      <w:r w:rsidR="00E60002" w:rsidRPr="00B02091">
        <w:rPr>
          <w:rFonts w:ascii="Arial" w:hAnsi="Arial" w:cs="Arial"/>
        </w:rPr>
        <w:t xml:space="preserve"> </w:t>
      </w:r>
      <w:r w:rsidR="0099134E" w:rsidRPr="00B02091">
        <w:rPr>
          <w:rFonts w:ascii="Arial" w:hAnsi="Arial" w:cs="Arial"/>
        </w:rPr>
        <w:t xml:space="preserve">cumpliendo con los requisitos, </w:t>
      </w:r>
      <w:r w:rsidR="001B2223" w:rsidRPr="00B02091">
        <w:rPr>
          <w:rFonts w:ascii="Arial" w:hAnsi="Arial" w:cs="Arial"/>
        </w:rPr>
        <w:t xml:space="preserve">declaro </w:t>
      </w:r>
      <w:r w:rsidR="006D6779" w:rsidRPr="00B02091">
        <w:rPr>
          <w:rFonts w:ascii="Arial" w:hAnsi="Arial" w:cs="Arial"/>
          <w:b/>
        </w:rPr>
        <w:t>BAJO JURAMENTO:</w:t>
      </w:r>
    </w:p>
    <w:bookmarkEnd w:id="1"/>
    <w:p w14:paraId="395905DC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27429281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3FFB2093" w14:textId="393336F2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201D8CB5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28ABC569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D42BBE" w:rsidRDefault="00A127B1" w:rsidP="00B02091">
      <w:pPr>
        <w:spacing w:line="360" w:lineRule="auto"/>
        <w:jc w:val="both"/>
        <w:rPr>
          <w:rFonts w:ascii="Arial" w:hAnsi="Arial" w:cs="Arial"/>
        </w:rPr>
      </w:pPr>
      <w:r w:rsidRPr="00D42BBE">
        <w:rPr>
          <w:rFonts w:ascii="Arial" w:hAnsi="Arial" w:cs="Arial"/>
        </w:rPr>
        <w:t>Asimismo, d</w:t>
      </w:r>
      <w:r w:rsidR="001B6F4E" w:rsidRPr="00D42BBE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36E4B59B" w14:textId="5C1802A3" w:rsidR="002364C0" w:rsidRDefault="00101354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1CC7BD92">
                <wp:simplePos x="0" y="0"/>
                <wp:positionH relativeFrom="column">
                  <wp:posOffset>4317658</wp:posOffset>
                </wp:positionH>
                <wp:positionV relativeFrom="paragraph">
                  <wp:posOffset>10795</wp:posOffset>
                </wp:positionV>
                <wp:extent cx="971550" cy="1540510"/>
                <wp:effectExtent l="0" t="0" r="0" b="2540"/>
                <wp:wrapTight wrapText="bothSides">
                  <wp:wrapPolygon edited="0">
                    <wp:start x="424" y="0"/>
                    <wp:lineTo x="0" y="534"/>
                    <wp:lineTo x="0" y="21369"/>
                    <wp:lineTo x="21176" y="21369"/>
                    <wp:lineTo x="20753" y="534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5405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7DCFBD0B" w:rsidR="00F649F3" w:rsidRPr="00D42BBE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 xml:space="preserve">( Índice </w:t>
                              </w:r>
                              <w:r w:rsidR="00E629D6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CBD05" id="Grupo 1" o:spid="_x0000_s1028" style="position:absolute;margin-left:339.95pt;margin-top:.85pt;width:76.5pt;height:121.3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7DCFBD0B" w:rsidR="00F649F3" w:rsidRPr="00D42BBE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 xml:space="preserve">( Índice </w:t>
                        </w:r>
                        <w:r w:rsidR="00E629D6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B02091">
        <w:rPr>
          <w:rFonts w:ascii="Arial" w:hAnsi="Arial" w:cs="Arial"/>
          <w:color w:val="000000" w:themeColor="text1"/>
        </w:rPr>
        <w:t>Atentamente,</w:t>
      </w:r>
      <w:r w:rsidR="00E60002" w:rsidRPr="009312B0">
        <w:rPr>
          <w:rFonts w:ascii="Utsaah" w:hAnsi="Utsaah" w:cs="Utsaah"/>
          <w:sz w:val="28"/>
        </w:rPr>
        <w:t xml:space="preserve"> </w:t>
      </w:r>
      <w:r w:rsidR="00794A29">
        <w:rPr>
          <w:rFonts w:ascii="Utsaah" w:hAnsi="Utsaah" w:cs="Utsaah"/>
          <w:sz w:val="28"/>
        </w:rPr>
        <w:tab/>
      </w:r>
    </w:p>
    <w:p w14:paraId="4C4E1309" w14:textId="0226C3D9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243405A5" w:rsidR="009312B0" w:rsidRDefault="00D42BBE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76DD6E88">
                <wp:simplePos x="0" y="0"/>
                <wp:positionH relativeFrom="column">
                  <wp:posOffset>110490</wp:posOffset>
                </wp:positionH>
                <wp:positionV relativeFrom="paragraph">
                  <wp:posOffset>20320</wp:posOffset>
                </wp:positionV>
                <wp:extent cx="3105150" cy="990600"/>
                <wp:effectExtent l="0" t="0" r="0" b="0"/>
                <wp:wrapThrough wrapText="bothSides">
                  <wp:wrapPolygon edited="0">
                    <wp:start x="0" y="415"/>
                    <wp:lineTo x="0" y="21185"/>
                    <wp:lineTo x="21467" y="21185"/>
                    <wp:lineTo x="21467" y="415"/>
                    <wp:lineTo x="0" y="415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990600"/>
                          <a:chOff x="-492620" y="64325"/>
                          <a:chExt cx="2247900" cy="734062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492620" y="64325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8976D00" w14:textId="77777777" w:rsidR="00810073" w:rsidRDefault="00810073" w:rsidP="0081007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</w:pPr>
                            </w:p>
                            <w:p w14:paraId="54EA53FE" w14:textId="01D23712" w:rsidR="00810073" w:rsidRPr="00D42BBE" w:rsidRDefault="00F649F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381682" y="196608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F86AD" id="10 Grupo" o:spid="_x0000_s1031" style="position:absolute;margin-left:8.7pt;margin-top:1.6pt;width:244.5pt;height:78pt;z-index:251665408;mso-width-relative:margin;mso-height-relative:margin" coordorigin="-4926,643" coordsize="22479,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">
                <v:roundrect id="Rectángulo redondeado 12" o:spid="_x0000_s1032" style="position:absolute;left:-4926;top:643;width:22478;height:73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78976D00" w14:textId="77777777" w:rsidR="00810073" w:rsidRDefault="00810073" w:rsidP="0081007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</w:pPr>
                      </w:p>
                      <w:p w14:paraId="54EA53FE" w14:textId="01D23712" w:rsidR="00810073" w:rsidRPr="00D42BBE" w:rsidRDefault="00F649F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D42BBE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="00810073" w:rsidRPr="00D42BBE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3816,1966" to="16376,1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4BA993AA" w14:textId="04A6082D" w:rsidR="00E60002" w:rsidRDefault="00E60002" w:rsidP="00F649F3">
      <w:pPr>
        <w:rPr>
          <w:rFonts w:ascii="Utsaah" w:hAnsi="Utsaah" w:cs="Utsaah"/>
        </w:rPr>
      </w:pPr>
    </w:p>
    <w:p w14:paraId="02B6A2A4" w14:textId="77777777" w:rsidR="00D42BBE" w:rsidRDefault="00D42BBE" w:rsidP="00C93BC3">
      <w:pPr>
        <w:spacing w:after="0"/>
        <w:rPr>
          <w:rFonts w:ascii="Utsaah" w:hAnsi="Utsaah" w:cs="Utsaah"/>
        </w:rPr>
      </w:pPr>
      <w:bookmarkStart w:id="4" w:name="_Hlk105404438"/>
      <w:bookmarkEnd w:id="4"/>
    </w:p>
    <w:sectPr w:rsidR="00D42BBE" w:rsidSect="00471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134B1" w14:textId="77777777" w:rsidR="00BA30A8" w:rsidRDefault="00BA30A8" w:rsidP="005D3A40">
      <w:pPr>
        <w:spacing w:after="0" w:line="240" w:lineRule="auto"/>
      </w:pPr>
      <w:r>
        <w:separator/>
      </w:r>
    </w:p>
  </w:endnote>
  <w:endnote w:type="continuationSeparator" w:id="0">
    <w:p w14:paraId="7CE2F612" w14:textId="77777777" w:rsidR="00BA30A8" w:rsidRDefault="00BA30A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3A62B" w14:textId="77777777" w:rsidR="00593E7A" w:rsidRDefault="00593E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77777777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33BD2AA1" wp14:editId="7B192552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0B84C72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39601B9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77777777" w:rsidR="00882E34" w:rsidRPr="00603D3E" w:rsidRDefault="00882E34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FAD3A" w14:textId="77777777" w:rsidR="00593E7A" w:rsidRDefault="00593E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B6AD4" w14:textId="77777777" w:rsidR="00BA30A8" w:rsidRDefault="00BA30A8" w:rsidP="005D3A40">
      <w:pPr>
        <w:spacing w:after="0" w:line="240" w:lineRule="auto"/>
      </w:pPr>
      <w:r>
        <w:separator/>
      </w:r>
    </w:p>
  </w:footnote>
  <w:footnote w:type="continuationSeparator" w:id="0">
    <w:p w14:paraId="16BA86A7" w14:textId="77777777" w:rsidR="00BA30A8" w:rsidRDefault="00BA30A8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D0A1A" w14:textId="77777777" w:rsidR="00593E7A" w:rsidRDefault="00593E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38512" w14:textId="77777777" w:rsidR="00593E7A" w:rsidRDefault="00593E7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E1149" w14:textId="77777777" w:rsidR="00593E7A" w:rsidRDefault="00593E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609939">
    <w:abstractNumId w:val="4"/>
  </w:num>
  <w:num w:numId="2" w16cid:durableId="373624735">
    <w:abstractNumId w:val="7"/>
  </w:num>
  <w:num w:numId="3" w16cid:durableId="1222717680">
    <w:abstractNumId w:val="5"/>
  </w:num>
  <w:num w:numId="4" w16cid:durableId="148711206">
    <w:abstractNumId w:val="2"/>
  </w:num>
  <w:num w:numId="5" w16cid:durableId="1100493343">
    <w:abstractNumId w:val="6"/>
  </w:num>
  <w:num w:numId="6" w16cid:durableId="706568725">
    <w:abstractNumId w:val="1"/>
  </w:num>
  <w:num w:numId="7" w16cid:durableId="1690251762">
    <w:abstractNumId w:val="8"/>
  </w:num>
  <w:num w:numId="8" w16cid:durableId="1668168797">
    <w:abstractNumId w:val="3"/>
  </w:num>
  <w:num w:numId="9" w16cid:durableId="1596589998">
    <w:abstractNumId w:val="0"/>
  </w:num>
  <w:num w:numId="10" w16cid:durableId="1834101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35C3"/>
    <w:rsid w:val="00025E3B"/>
    <w:rsid w:val="00026A26"/>
    <w:rsid w:val="000304EF"/>
    <w:rsid w:val="000339E7"/>
    <w:rsid w:val="00034926"/>
    <w:rsid w:val="000567E2"/>
    <w:rsid w:val="00067AD1"/>
    <w:rsid w:val="00084357"/>
    <w:rsid w:val="00086BE1"/>
    <w:rsid w:val="0009265F"/>
    <w:rsid w:val="000B07AD"/>
    <w:rsid w:val="000B2AB2"/>
    <w:rsid w:val="000C00AA"/>
    <w:rsid w:val="000C2009"/>
    <w:rsid w:val="000C5A09"/>
    <w:rsid w:val="000E540F"/>
    <w:rsid w:val="00101354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F09BB"/>
    <w:rsid w:val="00201B58"/>
    <w:rsid w:val="00202967"/>
    <w:rsid w:val="00210E3C"/>
    <w:rsid w:val="00226C1F"/>
    <w:rsid w:val="002364C0"/>
    <w:rsid w:val="00245C14"/>
    <w:rsid w:val="00261C27"/>
    <w:rsid w:val="002628D6"/>
    <w:rsid w:val="00271F82"/>
    <w:rsid w:val="00273F56"/>
    <w:rsid w:val="002854FA"/>
    <w:rsid w:val="00293984"/>
    <w:rsid w:val="00296642"/>
    <w:rsid w:val="002C07AB"/>
    <w:rsid w:val="002C74A2"/>
    <w:rsid w:val="002D2B23"/>
    <w:rsid w:val="002F5DF8"/>
    <w:rsid w:val="00315481"/>
    <w:rsid w:val="00333B52"/>
    <w:rsid w:val="00346914"/>
    <w:rsid w:val="00350699"/>
    <w:rsid w:val="00351678"/>
    <w:rsid w:val="00351787"/>
    <w:rsid w:val="00352C5D"/>
    <w:rsid w:val="00354DA9"/>
    <w:rsid w:val="0035620E"/>
    <w:rsid w:val="00376C19"/>
    <w:rsid w:val="003820C9"/>
    <w:rsid w:val="00390801"/>
    <w:rsid w:val="0039227C"/>
    <w:rsid w:val="003A0B06"/>
    <w:rsid w:val="003A49A4"/>
    <w:rsid w:val="003A7D2E"/>
    <w:rsid w:val="003B3015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941DF"/>
    <w:rsid w:val="004A6199"/>
    <w:rsid w:val="004C14B8"/>
    <w:rsid w:val="004C1BDB"/>
    <w:rsid w:val="004F2EBB"/>
    <w:rsid w:val="0050200B"/>
    <w:rsid w:val="005046C6"/>
    <w:rsid w:val="00525E85"/>
    <w:rsid w:val="00530FAB"/>
    <w:rsid w:val="0055624B"/>
    <w:rsid w:val="00563B57"/>
    <w:rsid w:val="00571EB0"/>
    <w:rsid w:val="005832D4"/>
    <w:rsid w:val="00585DC0"/>
    <w:rsid w:val="005869D9"/>
    <w:rsid w:val="00593E7A"/>
    <w:rsid w:val="0059708D"/>
    <w:rsid w:val="005A23D2"/>
    <w:rsid w:val="005A6919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6E21"/>
    <w:rsid w:val="00642F02"/>
    <w:rsid w:val="00656324"/>
    <w:rsid w:val="00685E24"/>
    <w:rsid w:val="00697BCF"/>
    <w:rsid w:val="006A1B6B"/>
    <w:rsid w:val="006A501F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4AC6"/>
    <w:rsid w:val="008D0737"/>
    <w:rsid w:val="008E179F"/>
    <w:rsid w:val="008E43F1"/>
    <w:rsid w:val="008F0B08"/>
    <w:rsid w:val="008F24C3"/>
    <w:rsid w:val="00903A67"/>
    <w:rsid w:val="00910903"/>
    <w:rsid w:val="00912BE5"/>
    <w:rsid w:val="00925464"/>
    <w:rsid w:val="009312B0"/>
    <w:rsid w:val="00931363"/>
    <w:rsid w:val="00952104"/>
    <w:rsid w:val="00957AE0"/>
    <w:rsid w:val="00963588"/>
    <w:rsid w:val="00965DC8"/>
    <w:rsid w:val="009850E3"/>
    <w:rsid w:val="00990E41"/>
    <w:rsid w:val="0099134E"/>
    <w:rsid w:val="009A0B7C"/>
    <w:rsid w:val="009B7251"/>
    <w:rsid w:val="009C3675"/>
    <w:rsid w:val="009C6600"/>
    <w:rsid w:val="009E30B2"/>
    <w:rsid w:val="00A00454"/>
    <w:rsid w:val="00A11A31"/>
    <w:rsid w:val="00A127B1"/>
    <w:rsid w:val="00A268C3"/>
    <w:rsid w:val="00A4152E"/>
    <w:rsid w:val="00A43DC6"/>
    <w:rsid w:val="00A45B82"/>
    <w:rsid w:val="00A46AC1"/>
    <w:rsid w:val="00A5028E"/>
    <w:rsid w:val="00A754BC"/>
    <w:rsid w:val="00A91ECA"/>
    <w:rsid w:val="00A97FCC"/>
    <w:rsid w:val="00AB6569"/>
    <w:rsid w:val="00AD542C"/>
    <w:rsid w:val="00AD6DA6"/>
    <w:rsid w:val="00AE201C"/>
    <w:rsid w:val="00AE328B"/>
    <w:rsid w:val="00B02091"/>
    <w:rsid w:val="00B325A1"/>
    <w:rsid w:val="00B35E3C"/>
    <w:rsid w:val="00B478AA"/>
    <w:rsid w:val="00B62D72"/>
    <w:rsid w:val="00B83441"/>
    <w:rsid w:val="00B845E2"/>
    <w:rsid w:val="00B959A9"/>
    <w:rsid w:val="00BA30A8"/>
    <w:rsid w:val="00BB3C86"/>
    <w:rsid w:val="00BD791B"/>
    <w:rsid w:val="00BE1232"/>
    <w:rsid w:val="00C245A6"/>
    <w:rsid w:val="00C47443"/>
    <w:rsid w:val="00C63E8E"/>
    <w:rsid w:val="00C65B51"/>
    <w:rsid w:val="00C6715C"/>
    <w:rsid w:val="00C809BA"/>
    <w:rsid w:val="00C80C24"/>
    <w:rsid w:val="00C93BC3"/>
    <w:rsid w:val="00CA1782"/>
    <w:rsid w:val="00CA3E8D"/>
    <w:rsid w:val="00CB08C4"/>
    <w:rsid w:val="00CB27C5"/>
    <w:rsid w:val="00D00754"/>
    <w:rsid w:val="00D06AEA"/>
    <w:rsid w:val="00D07F53"/>
    <w:rsid w:val="00D153DC"/>
    <w:rsid w:val="00D15B4D"/>
    <w:rsid w:val="00D1632C"/>
    <w:rsid w:val="00D22D8A"/>
    <w:rsid w:val="00D23735"/>
    <w:rsid w:val="00D42BBE"/>
    <w:rsid w:val="00D75925"/>
    <w:rsid w:val="00D942DB"/>
    <w:rsid w:val="00D96AA1"/>
    <w:rsid w:val="00DB01C0"/>
    <w:rsid w:val="00DB76B8"/>
    <w:rsid w:val="00DD2754"/>
    <w:rsid w:val="00DF18B6"/>
    <w:rsid w:val="00E00120"/>
    <w:rsid w:val="00E0148D"/>
    <w:rsid w:val="00E13175"/>
    <w:rsid w:val="00E14910"/>
    <w:rsid w:val="00E2076A"/>
    <w:rsid w:val="00E25B6F"/>
    <w:rsid w:val="00E34504"/>
    <w:rsid w:val="00E53E09"/>
    <w:rsid w:val="00E60002"/>
    <w:rsid w:val="00E629D6"/>
    <w:rsid w:val="00E63BD4"/>
    <w:rsid w:val="00E71C17"/>
    <w:rsid w:val="00E72130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453F1"/>
    <w:rsid w:val="00F517CC"/>
    <w:rsid w:val="00F56D63"/>
    <w:rsid w:val="00F62549"/>
    <w:rsid w:val="00F649F3"/>
    <w:rsid w:val="00F83C2E"/>
    <w:rsid w:val="00F90DDC"/>
    <w:rsid w:val="00F9560D"/>
    <w:rsid w:val="00FA1275"/>
    <w:rsid w:val="00FA7B17"/>
    <w:rsid w:val="00FC195D"/>
    <w:rsid w:val="00FD0394"/>
    <w:rsid w:val="00FD10A0"/>
    <w:rsid w:val="00FE6F28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F16A-E394-495B-AD20-914B29EC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3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14</cp:revision>
  <cp:lastPrinted>2016-06-14T01:08:00Z</cp:lastPrinted>
  <dcterms:created xsi:type="dcterms:W3CDTF">2022-06-14T15:44:00Z</dcterms:created>
  <dcterms:modified xsi:type="dcterms:W3CDTF">2024-08-19T16:05:00Z</dcterms:modified>
</cp:coreProperties>
</file>